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-, Lüftungs- und Sanitä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izungs-, Lüftungs- und Sanitärinstallation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